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CA3630" w14:textId="77777777" w:rsidR="00891D0A" w:rsidRDefault="00891D0A" w:rsidP="00891D0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MARTON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fl.1446)</w:t>
      </w:r>
    </w:p>
    <w:p w14:paraId="188DB38B" w14:textId="77777777" w:rsidR="00891D0A" w:rsidRDefault="00891D0A" w:rsidP="00891D0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York. Merchant.</w:t>
      </w:r>
    </w:p>
    <w:p w14:paraId="0F2DA8C0" w14:textId="77777777" w:rsidR="00891D0A" w:rsidRDefault="00891D0A" w:rsidP="00891D0A">
      <w:pPr>
        <w:pStyle w:val="NoSpacing"/>
        <w:rPr>
          <w:rFonts w:cs="Times New Roman"/>
          <w:szCs w:val="24"/>
        </w:rPr>
      </w:pPr>
    </w:p>
    <w:p w14:paraId="65AF8BA4" w14:textId="77777777" w:rsidR="00891D0A" w:rsidRDefault="00891D0A" w:rsidP="00891D0A">
      <w:pPr>
        <w:pStyle w:val="NoSpacing"/>
        <w:rPr>
          <w:rFonts w:cs="Times New Roman"/>
          <w:szCs w:val="24"/>
        </w:rPr>
      </w:pPr>
    </w:p>
    <w:p w14:paraId="1A8CEDC5" w14:textId="77777777" w:rsidR="00891D0A" w:rsidRDefault="00891D0A" w:rsidP="00891D0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1446</w:t>
      </w:r>
      <w:r>
        <w:rPr>
          <w:rFonts w:cs="Times New Roman"/>
          <w:szCs w:val="24"/>
        </w:rPr>
        <w:tab/>
        <w:t xml:space="preserve">He made a plaint of debt against William </w:t>
      </w:r>
      <w:proofErr w:type="spellStart"/>
      <w:r>
        <w:rPr>
          <w:rFonts w:cs="Times New Roman"/>
          <w:szCs w:val="24"/>
        </w:rPr>
        <w:t>Paryssh</w:t>
      </w:r>
      <w:proofErr w:type="spellEnd"/>
      <w:r>
        <w:rPr>
          <w:rFonts w:cs="Times New Roman"/>
          <w:szCs w:val="24"/>
        </w:rPr>
        <w:t xml:space="preserve"> of Ripon, dyer(q.v.),</w:t>
      </w:r>
    </w:p>
    <w:p w14:paraId="2B8A5437" w14:textId="77777777" w:rsidR="00891D0A" w:rsidRDefault="00891D0A" w:rsidP="00891D0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two others.</w:t>
      </w:r>
    </w:p>
    <w:p w14:paraId="74CD9DEA" w14:textId="77777777" w:rsidR="00891D0A" w:rsidRDefault="00891D0A" w:rsidP="00891D0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AE1FD7">
          <w:rPr>
            <w:rStyle w:val="Hyperlink"/>
            <w:rFonts w:cs="Times New Roman"/>
            <w:szCs w:val="24"/>
          </w:rPr>
          <w:t>https://waalt.uh.edu/index.php/IDXCP40no740</w:t>
        </w:r>
      </w:hyperlink>
      <w:r>
        <w:rPr>
          <w:rFonts w:cs="Times New Roman"/>
          <w:szCs w:val="24"/>
        </w:rPr>
        <w:t xml:space="preserve"> )</w:t>
      </w:r>
    </w:p>
    <w:p w14:paraId="0F301558" w14:textId="77777777" w:rsidR="00891D0A" w:rsidRDefault="00891D0A" w:rsidP="00891D0A">
      <w:pPr>
        <w:pStyle w:val="NoSpacing"/>
        <w:rPr>
          <w:rFonts w:cs="Times New Roman"/>
          <w:szCs w:val="24"/>
        </w:rPr>
      </w:pPr>
    </w:p>
    <w:p w14:paraId="42AF83D8" w14:textId="77777777" w:rsidR="00891D0A" w:rsidRDefault="00891D0A" w:rsidP="00891D0A">
      <w:pPr>
        <w:pStyle w:val="NoSpacing"/>
        <w:rPr>
          <w:rFonts w:cs="Times New Roman"/>
          <w:szCs w:val="24"/>
        </w:rPr>
      </w:pPr>
    </w:p>
    <w:p w14:paraId="6261DC1E" w14:textId="77777777" w:rsidR="00891D0A" w:rsidRDefault="00891D0A" w:rsidP="00891D0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3 July 2024</w:t>
      </w:r>
    </w:p>
    <w:p w14:paraId="69A98F6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74EFD4" w14:textId="77777777" w:rsidR="00891D0A" w:rsidRDefault="00891D0A" w:rsidP="009139A6">
      <w:r>
        <w:separator/>
      </w:r>
    </w:p>
  </w:endnote>
  <w:endnote w:type="continuationSeparator" w:id="0">
    <w:p w14:paraId="0EA5DBDB" w14:textId="77777777" w:rsidR="00891D0A" w:rsidRDefault="00891D0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208B1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BCC16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238D4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488F37" w14:textId="77777777" w:rsidR="00891D0A" w:rsidRDefault="00891D0A" w:rsidP="009139A6">
      <w:r>
        <w:separator/>
      </w:r>
    </w:p>
  </w:footnote>
  <w:footnote w:type="continuationSeparator" w:id="0">
    <w:p w14:paraId="529527F8" w14:textId="77777777" w:rsidR="00891D0A" w:rsidRDefault="00891D0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036F0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9109D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1F6B4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D0A"/>
    <w:rsid w:val="000666E0"/>
    <w:rsid w:val="001C5947"/>
    <w:rsid w:val="002510B7"/>
    <w:rsid w:val="00270799"/>
    <w:rsid w:val="005C130B"/>
    <w:rsid w:val="00826F5C"/>
    <w:rsid w:val="00891D0A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E9F1FC"/>
  <w15:chartTrackingRefBased/>
  <w15:docId w15:val="{F85FA83D-C2C0-43A5-9149-B0675714E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91D0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74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2024-07-03T20:05:00Z</dcterms:created>
  <dcterms:modified xsi:type="dcterms:W3CDTF">2024-07-03T20:05:00Z</dcterms:modified>
</cp:coreProperties>
</file>